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10C3B" w14:textId="77777777" w:rsidR="00206F05" w:rsidRDefault="00206F05" w:rsidP="0071627B">
      <w:pPr>
        <w:pStyle w:val="Unittitle"/>
      </w:pPr>
      <w:r>
        <w:t>3. Construction design principles</w:t>
      </w:r>
    </w:p>
    <w:p w14:paraId="25FF09AE" w14:textId="77777777" w:rsidR="00206F05" w:rsidRPr="0071627B" w:rsidRDefault="00206F05" w:rsidP="0071627B">
      <w:pPr>
        <w:pStyle w:val="Heading1"/>
      </w:pPr>
      <w:r w:rsidRPr="0071627B">
        <w:t>Worksheet 14: Planning permission (1) (learner)</w:t>
      </w:r>
    </w:p>
    <w:p w14:paraId="44230E4F" w14:textId="77777777" w:rsidR="00206F05" w:rsidRPr="005F2375" w:rsidRDefault="00206F05" w:rsidP="00216149">
      <w:pPr>
        <w:rPr>
          <w:rFonts w:cs="Arial"/>
          <w:szCs w:val="22"/>
        </w:rPr>
      </w:pPr>
      <w:r w:rsidRPr="005F2375">
        <w:rPr>
          <w:rFonts w:cs="Arial"/>
          <w:szCs w:val="22"/>
        </w:rPr>
        <w:t>Circle the correct answers to these questions.</w:t>
      </w:r>
    </w:p>
    <w:p w14:paraId="0FE8CC16" w14:textId="77777777" w:rsidR="00206F05" w:rsidRPr="005F2375" w:rsidRDefault="00206F05" w:rsidP="00216149">
      <w:pPr>
        <w:rPr>
          <w:rFonts w:cs="Arial"/>
          <w:szCs w:val="22"/>
        </w:rPr>
      </w:pPr>
    </w:p>
    <w:p w14:paraId="70EA243B" w14:textId="2EF618BD" w:rsidR="00206F05" w:rsidRPr="005F2375" w:rsidRDefault="00206F05" w:rsidP="005F2375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5F2375">
        <w:rPr>
          <w:rFonts w:cs="Arial"/>
          <w:szCs w:val="22"/>
        </w:rPr>
        <w:t>What can be built under permitted development rights?</w:t>
      </w:r>
    </w:p>
    <w:p w14:paraId="617CED22" w14:textId="77777777" w:rsidR="00206F05" w:rsidRPr="005F2375" w:rsidRDefault="00206F05" w:rsidP="00216149">
      <w:pPr>
        <w:rPr>
          <w:rFonts w:cs="Arial"/>
          <w:szCs w:val="22"/>
        </w:rPr>
      </w:pPr>
    </w:p>
    <w:p w14:paraId="10A21B61" w14:textId="78262617" w:rsidR="00206F05" w:rsidRPr="005F2375" w:rsidRDefault="00206F05" w:rsidP="005F2375">
      <w:pPr>
        <w:pStyle w:val="Answernumbered"/>
        <w:numPr>
          <w:ilvl w:val="0"/>
          <w:numId w:val="37"/>
        </w:numPr>
        <w:rPr>
          <w:szCs w:val="22"/>
        </w:rPr>
      </w:pPr>
      <w:r w:rsidRPr="005F2375">
        <w:rPr>
          <w:szCs w:val="22"/>
        </w:rPr>
        <w:t>A new two-storey house in an existing garden.</w:t>
      </w:r>
    </w:p>
    <w:p w14:paraId="36010C8A" w14:textId="6A902941" w:rsidR="00206F05" w:rsidRPr="005F2375" w:rsidRDefault="00206F05" w:rsidP="005F2375">
      <w:pPr>
        <w:pStyle w:val="Answernumbered"/>
        <w:numPr>
          <w:ilvl w:val="0"/>
          <w:numId w:val="37"/>
        </w:numPr>
        <w:rPr>
          <w:rFonts w:cs="Arial"/>
          <w:szCs w:val="22"/>
        </w:rPr>
      </w:pPr>
      <w:r w:rsidRPr="005F2375">
        <w:rPr>
          <w:szCs w:val="22"/>
        </w:rPr>
        <w:t>A new single-storey building in its own plot.</w:t>
      </w:r>
    </w:p>
    <w:p w14:paraId="614ADBBA" w14:textId="378B87D8" w:rsidR="00206F05" w:rsidRPr="005F2375" w:rsidRDefault="00206F05" w:rsidP="005F2375">
      <w:pPr>
        <w:pStyle w:val="Answernumbered"/>
        <w:numPr>
          <w:ilvl w:val="0"/>
          <w:numId w:val="37"/>
        </w:numPr>
        <w:rPr>
          <w:rFonts w:cs="Arial"/>
          <w:szCs w:val="22"/>
        </w:rPr>
      </w:pPr>
      <w:r w:rsidRPr="005F2375">
        <w:rPr>
          <w:szCs w:val="22"/>
        </w:rPr>
        <w:t>A two-storey extension to a single-storey house.</w:t>
      </w:r>
    </w:p>
    <w:p w14:paraId="0FDC675C" w14:textId="7EE72C27" w:rsidR="00206F05" w:rsidRPr="005F2375" w:rsidRDefault="00206F05" w:rsidP="005F2375">
      <w:pPr>
        <w:pStyle w:val="Answernumbered"/>
        <w:numPr>
          <w:ilvl w:val="0"/>
          <w:numId w:val="37"/>
        </w:numPr>
        <w:rPr>
          <w:rFonts w:cs="Arial"/>
          <w:szCs w:val="22"/>
        </w:rPr>
      </w:pPr>
      <w:r w:rsidRPr="005F2375">
        <w:rPr>
          <w:szCs w:val="22"/>
        </w:rPr>
        <w:t>A single-storey extension to a two-storey house.</w:t>
      </w:r>
    </w:p>
    <w:p w14:paraId="1575E068" w14:textId="77777777" w:rsidR="00206F05" w:rsidRPr="005F2375" w:rsidRDefault="00206F05" w:rsidP="00216149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662EC128" w14:textId="79FE6CB0" w:rsidR="00206F05" w:rsidRPr="005F2375" w:rsidRDefault="00206F05" w:rsidP="005F2375">
      <w:pPr>
        <w:pStyle w:val="Answernumbered"/>
        <w:numPr>
          <w:ilvl w:val="0"/>
          <w:numId w:val="36"/>
        </w:numPr>
        <w:rPr>
          <w:szCs w:val="22"/>
        </w:rPr>
      </w:pPr>
      <w:r w:rsidRPr="005F2375">
        <w:rPr>
          <w:szCs w:val="22"/>
        </w:rPr>
        <w:t>Is building control required when building using permitted development rights?</w:t>
      </w:r>
    </w:p>
    <w:p w14:paraId="2AB51165" w14:textId="77777777" w:rsidR="00206F05" w:rsidRPr="005F2375" w:rsidRDefault="00206F05" w:rsidP="00216149">
      <w:pPr>
        <w:pStyle w:val="Answernumbered"/>
        <w:numPr>
          <w:ilvl w:val="0"/>
          <w:numId w:val="0"/>
        </w:numPr>
        <w:rPr>
          <w:szCs w:val="22"/>
        </w:rPr>
      </w:pPr>
    </w:p>
    <w:p w14:paraId="7F691ED0" w14:textId="1424F4E7" w:rsidR="00206F05" w:rsidRPr="005F2375" w:rsidRDefault="00206F05" w:rsidP="005F2375">
      <w:pPr>
        <w:pStyle w:val="Answernumbered"/>
        <w:numPr>
          <w:ilvl w:val="0"/>
          <w:numId w:val="39"/>
        </w:numPr>
        <w:rPr>
          <w:rFonts w:cs="Arial"/>
          <w:szCs w:val="22"/>
        </w:rPr>
      </w:pPr>
      <w:r w:rsidRPr="005F2375">
        <w:rPr>
          <w:szCs w:val="22"/>
        </w:rPr>
        <w:t>Yes, because all new builds require final approval.</w:t>
      </w:r>
    </w:p>
    <w:p w14:paraId="7ED00A91" w14:textId="267FB51B" w:rsidR="00206F05" w:rsidRPr="005F2375" w:rsidRDefault="00206F05" w:rsidP="005F2375">
      <w:pPr>
        <w:pStyle w:val="Answernumbered"/>
        <w:numPr>
          <w:ilvl w:val="0"/>
          <w:numId w:val="39"/>
        </w:numPr>
        <w:rPr>
          <w:rFonts w:cs="Arial"/>
          <w:szCs w:val="22"/>
        </w:rPr>
      </w:pPr>
      <w:r w:rsidRPr="005F2375">
        <w:rPr>
          <w:szCs w:val="22"/>
        </w:rPr>
        <w:t>No, as visits are only required during demolition.</w:t>
      </w:r>
    </w:p>
    <w:p w14:paraId="0E326A5E" w14:textId="7EDF8EFA" w:rsidR="00206F05" w:rsidRPr="005F2375" w:rsidRDefault="00206F05" w:rsidP="005F2375">
      <w:pPr>
        <w:pStyle w:val="Answernumbered"/>
        <w:numPr>
          <w:ilvl w:val="0"/>
          <w:numId w:val="39"/>
        </w:numPr>
        <w:rPr>
          <w:rFonts w:cs="Arial"/>
          <w:szCs w:val="22"/>
        </w:rPr>
      </w:pPr>
      <w:r w:rsidRPr="005F2375">
        <w:rPr>
          <w:szCs w:val="22"/>
        </w:rPr>
        <w:t>No, as its only required under retrospective planning.</w:t>
      </w:r>
    </w:p>
    <w:p w14:paraId="3F275E35" w14:textId="123ED566" w:rsidR="00206F05" w:rsidRPr="005F2375" w:rsidRDefault="00206F05" w:rsidP="005F2375">
      <w:pPr>
        <w:pStyle w:val="Answernumbered"/>
        <w:numPr>
          <w:ilvl w:val="0"/>
          <w:numId w:val="39"/>
        </w:numPr>
        <w:rPr>
          <w:rFonts w:cs="Arial"/>
          <w:szCs w:val="22"/>
        </w:rPr>
      </w:pPr>
      <w:r w:rsidRPr="005F2375">
        <w:rPr>
          <w:szCs w:val="22"/>
        </w:rPr>
        <w:t>Yes, as approval is only required for small projects.</w:t>
      </w:r>
    </w:p>
    <w:p w14:paraId="6455EAB9" w14:textId="77777777" w:rsidR="00206F05" w:rsidRPr="005F2375" w:rsidRDefault="00206F05" w:rsidP="00216149">
      <w:pPr>
        <w:pStyle w:val="Answernumbered"/>
        <w:numPr>
          <w:ilvl w:val="0"/>
          <w:numId w:val="0"/>
        </w:numPr>
        <w:rPr>
          <w:szCs w:val="22"/>
        </w:rPr>
      </w:pPr>
    </w:p>
    <w:p w14:paraId="4BD46803" w14:textId="036F17A2" w:rsidR="00206F05" w:rsidRPr="005F2375" w:rsidRDefault="00206F05" w:rsidP="005F2375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5F2375">
        <w:rPr>
          <w:rFonts w:cs="Arial"/>
          <w:szCs w:val="22"/>
        </w:rPr>
        <w:t>What are the purposes of submitting an outline planning application?</w:t>
      </w:r>
      <w:r w:rsidR="005F2375" w:rsidRPr="005F2375">
        <w:rPr>
          <w:rFonts w:cs="Arial"/>
          <w:szCs w:val="22"/>
        </w:rPr>
        <w:t xml:space="preserve"> </w:t>
      </w:r>
      <w:r w:rsidRPr="005F2375">
        <w:rPr>
          <w:rFonts w:cs="Arial"/>
          <w:szCs w:val="22"/>
        </w:rPr>
        <w:t xml:space="preserve">Select </w:t>
      </w:r>
      <w:r w:rsidRPr="005F2375">
        <w:rPr>
          <w:rFonts w:cs="Arial"/>
          <w:b/>
          <w:bCs/>
          <w:szCs w:val="22"/>
        </w:rPr>
        <w:t xml:space="preserve">two </w:t>
      </w:r>
      <w:r w:rsidRPr="005F2375">
        <w:rPr>
          <w:rFonts w:cs="Arial"/>
          <w:szCs w:val="22"/>
        </w:rPr>
        <w:t>answers.</w:t>
      </w:r>
    </w:p>
    <w:p w14:paraId="2EA70FD6" w14:textId="77777777" w:rsidR="00206F05" w:rsidRPr="005F2375" w:rsidRDefault="00206F05" w:rsidP="00216149">
      <w:pPr>
        <w:rPr>
          <w:rFonts w:cs="Arial"/>
          <w:szCs w:val="22"/>
        </w:rPr>
      </w:pPr>
    </w:p>
    <w:p w14:paraId="5A1748ED" w14:textId="354CC5D4" w:rsidR="00206F05" w:rsidRPr="005F2375" w:rsidRDefault="00206F05" w:rsidP="005F2375">
      <w:pPr>
        <w:pStyle w:val="ListParagraph"/>
        <w:numPr>
          <w:ilvl w:val="0"/>
          <w:numId w:val="41"/>
        </w:numPr>
        <w:rPr>
          <w:rFonts w:cs="Arial"/>
          <w:szCs w:val="22"/>
        </w:rPr>
      </w:pPr>
      <w:r w:rsidRPr="005F2375">
        <w:rPr>
          <w:rFonts w:cs="Arial"/>
          <w:szCs w:val="22"/>
        </w:rPr>
        <w:t xml:space="preserve">To see if full approval might be granted in principle. </w:t>
      </w:r>
    </w:p>
    <w:p w14:paraId="4A55912D" w14:textId="1ABFBF8B" w:rsidR="00206F05" w:rsidRPr="005F2375" w:rsidRDefault="00206F05" w:rsidP="005F2375">
      <w:pPr>
        <w:pStyle w:val="ListParagraph"/>
        <w:numPr>
          <w:ilvl w:val="0"/>
          <w:numId w:val="41"/>
        </w:numPr>
        <w:rPr>
          <w:rFonts w:cs="Arial"/>
          <w:szCs w:val="22"/>
        </w:rPr>
      </w:pPr>
      <w:r w:rsidRPr="005F2375">
        <w:rPr>
          <w:rFonts w:cs="Arial"/>
          <w:szCs w:val="22"/>
        </w:rPr>
        <w:t>It confirms that all building regulations are complied with.</w:t>
      </w:r>
    </w:p>
    <w:p w14:paraId="4FAF4676" w14:textId="560DEAEC" w:rsidR="00206F05" w:rsidRPr="005F2375" w:rsidRDefault="00206F05" w:rsidP="005F2375">
      <w:pPr>
        <w:pStyle w:val="ListParagraph"/>
        <w:numPr>
          <w:ilvl w:val="0"/>
          <w:numId w:val="41"/>
        </w:numPr>
        <w:rPr>
          <w:rFonts w:cs="Arial"/>
          <w:szCs w:val="22"/>
        </w:rPr>
      </w:pPr>
      <w:r w:rsidRPr="005F2375">
        <w:rPr>
          <w:rFonts w:cs="Arial"/>
          <w:szCs w:val="22"/>
        </w:rPr>
        <w:t>To show the local planning department detailed drawings.</w:t>
      </w:r>
    </w:p>
    <w:p w14:paraId="122EF1EA" w14:textId="12489984" w:rsidR="00206F05" w:rsidRPr="005F2375" w:rsidRDefault="00206F05" w:rsidP="005F2375">
      <w:pPr>
        <w:pStyle w:val="ListParagraph"/>
        <w:numPr>
          <w:ilvl w:val="0"/>
          <w:numId w:val="41"/>
        </w:numPr>
        <w:rPr>
          <w:rFonts w:cs="Arial"/>
          <w:szCs w:val="22"/>
        </w:rPr>
      </w:pPr>
      <w:r w:rsidRPr="005F2375">
        <w:rPr>
          <w:rFonts w:cs="Arial"/>
          <w:szCs w:val="22"/>
        </w:rPr>
        <w:t xml:space="preserve">Removes the need for the submission of full planning permission. </w:t>
      </w:r>
    </w:p>
    <w:p w14:paraId="2E0357B4" w14:textId="629CE394" w:rsidR="00206F05" w:rsidRPr="005F2375" w:rsidRDefault="00206F05" w:rsidP="005F2375">
      <w:pPr>
        <w:pStyle w:val="ListParagraph"/>
        <w:numPr>
          <w:ilvl w:val="0"/>
          <w:numId w:val="41"/>
        </w:numPr>
        <w:rPr>
          <w:rFonts w:cs="Arial"/>
          <w:szCs w:val="22"/>
        </w:rPr>
      </w:pPr>
      <w:r w:rsidRPr="005F2375">
        <w:rPr>
          <w:rFonts w:cs="Arial"/>
          <w:szCs w:val="22"/>
        </w:rPr>
        <w:t>Full detailed drawings and specification are not required at this stage.</w:t>
      </w:r>
    </w:p>
    <w:p w14:paraId="514868FC" w14:textId="77777777" w:rsidR="00206F05" w:rsidRPr="005F2375" w:rsidRDefault="00206F05" w:rsidP="00216149">
      <w:pPr>
        <w:pStyle w:val="ListParagraph"/>
        <w:ind w:left="783"/>
        <w:rPr>
          <w:rFonts w:cs="Arial"/>
          <w:szCs w:val="22"/>
        </w:rPr>
      </w:pPr>
    </w:p>
    <w:p w14:paraId="61F06828" w14:textId="03BA4DA0" w:rsidR="00206F05" w:rsidRPr="005F2375" w:rsidRDefault="00206F05" w:rsidP="005F2375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5F2375">
        <w:rPr>
          <w:rFonts w:cs="Arial"/>
          <w:szCs w:val="22"/>
        </w:rPr>
        <w:t>What does the term ‘planning breach’ mean?</w:t>
      </w:r>
    </w:p>
    <w:p w14:paraId="5ED8B3DA" w14:textId="77777777" w:rsidR="00206F05" w:rsidRPr="005F2375" w:rsidRDefault="00206F05" w:rsidP="00216149">
      <w:pPr>
        <w:rPr>
          <w:rFonts w:cs="Arial"/>
          <w:szCs w:val="22"/>
        </w:rPr>
      </w:pPr>
    </w:p>
    <w:p w14:paraId="3A788C8F" w14:textId="713072E5" w:rsidR="00206F05" w:rsidRPr="005F2375" w:rsidRDefault="00206F05" w:rsidP="005F2375">
      <w:pPr>
        <w:pStyle w:val="ListParagraph"/>
        <w:numPr>
          <w:ilvl w:val="0"/>
          <w:numId w:val="43"/>
        </w:numPr>
        <w:rPr>
          <w:rFonts w:cs="Arial"/>
          <w:szCs w:val="22"/>
        </w:rPr>
      </w:pPr>
      <w:r w:rsidRPr="005F2375">
        <w:rPr>
          <w:rFonts w:cs="Arial"/>
          <w:szCs w:val="22"/>
        </w:rPr>
        <w:t>Construction has started without any planning approval in place.</w:t>
      </w:r>
    </w:p>
    <w:p w14:paraId="3DB52609" w14:textId="2EC5CEA2" w:rsidR="00206F05" w:rsidRPr="005F2375" w:rsidRDefault="00206F05" w:rsidP="005F2375">
      <w:pPr>
        <w:pStyle w:val="ListParagraph"/>
        <w:numPr>
          <w:ilvl w:val="0"/>
          <w:numId w:val="43"/>
        </w:numPr>
        <w:rPr>
          <w:rFonts w:cs="Arial"/>
          <w:szCs w:val="22"/>
        </w:rPr>
      </w:pPr>
      <w:r w:rsidRPr="005F2375">
        <w:rPr>
          <w:rFonts w:cs="Arial"/>
          <w:szCs w:val="22"/>
        </w:rPr>
        <w:t>Construction has started after planning approval has been granted.</w:t>
      </w:r>
    </w:p>
    <w:p w14:paraId="69810A2C" w14:textId="6F1092BD" w:rsidR="00206F05" w:rsidRPr="005F2375" w:rsidRDefault="00206F05" w:rsidP="005F2375">
      <w:pPr>
        <w:pStyle w:val="ListParagraph"/>
        <w:numPr>
          <w:ilvl w:val="0"/>
          <w:numId w:val="43"/>
        </w:numPr>
        <w:rPr>
          <w:rFonts w:cs="Arial"/>
          <w:szCs w:val="22"/>
        </w:rPr>
      </w:pPr>
      <w:r w:rsidRPr="005F2375">
        <w:rPr>
          <w:rFonts w:cs="Arial"/>
          <w:szCs w:val="22"/>
        </w:rPr>
        <w:t>Construction has been paused due to amendments to the drawings.</w:t>
      </w:r>
    </w:p>
    <w:p w14:paraId="16703133" w14:textId="752A0A12" w:rsidR="00206F05" w:rsidRPr="005F2375" w:rsidRDefault="00206F05" w:rsidP="005F2375">
      <w:pPr>
        <w:pStyle w:val="ListParagraph"/>
        <w:numPr>
          <w:ilvl w:val="0"/>
          <w:numId w:val="43"/>
        </w:numPr>
        <w:rPr>
          <w:rFonts w:cs="Arial"/>
          <w:szCs w:val="22"/>
        </w:rPr>
      </w:pPr>
      <w:r w:rsidRPr="005F2375">
        <w:rPr>
          <w:rFonts w:cs="Arial"/>
          <w:szCs w:val="22"/>
        </w:rPr>
        <w:t xml:space="preserve">Construction has been paused due to amendments to the building regulations. </w:t>
      </w:r>
    </w:p>
    <w:p w14:paraId="691C24A0" w14:textId="77777777" w:rsidR="00206F05" w:rsidRPr="005F2375" w:rsidRDefault="00206F05" w:rsidP="00216149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7B609AE" w14:textId="676F724D" w:rsidR="00206F05" w:rsidRPr="005F2375" w:rsidRDefault="00206F05" w:rsidP="005F2375">
      <w:pPr>
        <w:pStyle w:val="Normalnumberedlist"/>
        <w:numPr>
          <w:ilvl w:val="0"/>
          <w:numId w:val="36"/>
        </w:numPr>
        <w:rPr>
          <w:szCs w:val="22"/>
        </w:rPr>
      </w:pPr>
      <w:r w:rsidRPr="005F2375">
        <w:rPr>
          <w:szCs w:val="22"/>
        </w:rPr>
        <w:t>When would retrospective planning permission be required?</w:t>
      </w:r>
    </w:p>
    <w:p w14:paraId="1D9E4635" w14:textId="77777777" w:rsidR="00206F05" w:rsidRPr="005F2375" w:rsidRDefault="00206F05" w:rsidP="00216149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5BF82B9B" w14:textId="38EA59C3" w:rsidR="00206F05" w:rsidRPr="005F2375" w:rsidRDefault="00206F05" w:rsidP="005F2375">
      <w:pPr>
        <w:pStyle w:val="Normalnumberedlist"/>
        <w:numPr>
          <w:ilvl w:val="0"/>
          <w:numId w:val="45"/>
        </w:numPr>
        <w:rPr>
          <w:szCs w:val="22"/>
        </w:rPr>
      </w:pPr>
      <w:r w:rsidRPr="005F2375">
        <w:rPr>
          <w:szCs w:val="22"/>
        </w:rPr>
        <w:t>When building a detached garage on client’s own land.</w:t>
      </w:r>
    </w:p>
    <w:p w14:paraId="5AADB6AB" w14:textId="50D386C6" w:rsidR="00206F05" w:rsidRPr="005F2375" w:rsidRDefault="00206F05" w:rsidP="005F2375">
      <w:pPr>
        <w:pStyle w:val="Normalnumberedlist"/>
        <w:numPr>
          <w:ilvl w:val="0"/>
          <w:numId w:val="45"/>
        </w:numPr>
        <w:rPr>
          <w:szCs w:val="22"/>
        </w:rPr>
      </w:pPr>
      <w:r w:rsidRPr="005F2375">
        <w:rPr>
          <w:szCs w:val="22"/>
        </w:rPr>
        <w:t>When work has started without any planning permissions.</w:t>
      </w:r>
    </w:p>
    <w:p w14:paraId="5545A466" w14:textId="635FBE1B" w:rsidR="00206F05" w:rsidRPr="005F2375" w:rsidRDefault="00206F05" w:rsidP="005F2375">
      <w:pPr>
        <w:pStyle w:val="Normalnumberedlist"/>
        <w:numPr>
          <w:ilvl w:val="0"/>
          <w:numId w:val="45"/>
        </w:numPr>
        <w:rPr>
          <w:szCs w:val="22"/>
        </w:rPr>
      </w:pPr>
      <w:r w:rsidRPr="005F2375">
        <w:rPr>
          <w:szCs w:val="22"/>
        </w:rPr>
        <w:t xml:space="preserve">When converting a shop into multi-residential accommodation. </w:t>
      </w:r>
    </w:p>
    <w:p w14:paraId="6BC0B492" w14:textId="6EC976A6" w:rsidR="00206F05" w:rsidRPr="005F2375" w:rsidRDefault="00206F05" w:rsidP="005F2375">
      <w:pPr>
        <w:pStyle w:val="Normalnumberedlist"/>
        <w:numPr>
          <w:ilvl w:val="0"/>
          <w:numId w:val="45"/>
        </w:numPr>
        <w:rPr>
          <w:szCs w:val="22"/>
        </w:rPr>
      </w:pPr>
      <w:r w:rsidRPr="005F2375">
        <w:rPr>
          <w:szCs w:val="22"/>
        </w:rPr>
        <w:t>When the proposed development has a footprint greater than 200m</w:t>
      </w:r>
      <w:r w:rsidRPr="005F2375">
        <w:rPr>
          <w:szCs w:val="22"/>
          <w:vertAlign w:val="superscript"/>
        </w:rPr>
        <w:t>2</w:t>
      </w:r>
      <w:r w:rsidRPr="005F2375">
        <w:rPr>
          <w:szCs w:val="22"/>
        </w:rPr>
        <w:t>.</w:t>
      </w:r>
    </w:p>
    <w:p w14:paraId="2A577023" w14:textId="5ADC24DF" w:rsidR="006E1028" w:rsidRDefault="006E1028" w:rsidP="00206F05">
      <w:pPr>
        <w:pStyle w:val="Answer"/>
        <w:tabs>
          <w:tab w:val="left" w:pos="2400"/>
        </w:tabs>
        <w:ind w:left="0"/>
      </w:pP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DB60F" w14:textId="77777777" w:rsidR="004822B4" w:rsidRDefault="004822B4">
      <w:pPr>
        <w:spacing w:before="0" w:after="0"/>
      </w:pPr>
      <w:r>
        <w:separator/>
      </w:r>
    </w:p>
  </w:endnote>
  <w:endnote w:type="continuationSeparator" w:id="0">
    <w:p w14:paraId="3F7BB9F2" w14:textId="77777777" w:rsidR="004822B4" w:rsidRDefault="004822B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B845D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790BC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DDC37D9" wp14:editId="0457856F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711BC45" w14:textId="3DF858E2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F44AD9" w:rsidRPr="00F44AD9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E7057D1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DC37D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1711BC45" w14:textId="3DF858E2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F44AD9" w:rsidRPr="00F44AD9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E7057D1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CA6A1B5" wp14:editId="0F9660F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18E56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04385" w14:textId="77777777" w:rsidR="004822B4" w:rsidRDefault="004822B4">
      <w:pPr>
        <w:spacing w:before="0" w:after="0"/>
      </w:pPr>
      <w:r>
        <w:separator/>
      </w:r>
    </w:p>
  </w:footnote>
  <w:footnote w:type="continuationSeparator" w:id="0">
    <w:p w14:paraId="3FD35148" w14:textId="77777777" w:rsidR="004822B4" w:rsidRDefault="004822B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7C5C1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CF764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74021B8" wp14:editId="325A6530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3B1B80E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0E8B801" wp14:editId="0AE7E8D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8E063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743EE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036A72"/>
    <w:multiLevelType w:val="hybridMultilevel"/>
    <w:tmpl w:val="B3D216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07898"/>
    <w:multiLevelType w:val="hybridMultilevel"/>
    <w:tmpl w:val="51EAF63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34B53"/>
    <w:multiLevelType w:val="hybridMultilevel"/>
    <w:tmpl w:val="C46287A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195974"/>
    <w:multiLevelType w:val="hybridMultilevel"/>
    <w:tmpl w:val="3380168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BD4B31"/>
    <w:multiLevelType w:val="hybridMultilevel"/>
    <w:tmpl w:val="920AF77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7C241E"/>
    <w:multiLevelType w:val="hybridMultilevel"/>
    <w:tmpl w:val="A38264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C3B1D"/>
    <w:multiLevelType w:val="hybridMultilevel"/>
    <w:tmpl w:val="064C02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225984"/>
    <w:multiLevelType w:val="hybridMultilevel"/>
    <w:tmpl w:val="CF265D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203997"/>
    <w:multiLevelType w:val="hybridMultilevel"/>
    <w:tmpl w:val="077A30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0703DD"/>
    <w:multiLevelType w:val="hybridMultilevel"/>
    <w:tmpl w:val="DCCE4B5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452EF6"/>
    <w:multiLevelType w:val="hybridMultilevel"/>
    <w:tmpl w:val="AC34D57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164493">
    <w:abstractNumId w:val="7"/>
  </w:num>
  <w:num w:numId="2" w16cid:durableId="1230773079">
    <w:abstractNumId w:val="19"/>
  </w:num>
  <w:num w:numId="3" w16cid:durableId="1977031707">
    <w:abstractNumId w:val="31"/>
  </w:num>
  <w:num w:numId="4" w16cid:durableId="1966349047">
    <w:abstractNumId w:val="22"/>
  </w:num>
  <w:num w:numId="5" w16cid:durableId="605768121">
    <w:abstractNumId w:val="10"/>
  </w:num>
  <w:num w:numId="6" w16cid:durableId="902300612">
    <w:abstractNumId w:val="20"/>
  </w:num>
  <w:num w:numId="7" w16cid:durableId="1758478421">
    <w:abstractNumId w:val="10"/>
  </w:num>
  <w:num w:numId="8" w16cid:durableId="553808585">
    <w:abstractNumId w:val="2"/>
  </w:num>
  <w:num w:numId="9" w16cid:durableId="356941">
    <w:abstractNumId w:val="10"/>
    <w:lvlOverride w:ilvl="0">
      <w:startOverride w:val="1"/>
    </w:lvlOverride>
  </w:num>
  <w:num w:numId="10" w16cid:durableId="441462730">
    <w:abstractNumId w:val="23"/>
  </w:num>
  <w:num w:numId="11" w16cid:durableId="1698769922">
    <w:abstractNumId w:val="18"/>
  </w:num>
  <w:num w:numId="12" w16cid:durableId="1183939782">
    <w:abstractNumId w:val="8"/>
  </w:num>
  <w:num w:numId="13" w16cid:durableId="931743407">
    <w:abstractNumId w:val="17"/>
  </w:num>
  <w:num w:numId="14" w16cid:durableId="1702436959">
    <w:abstractNumId w:val="26"/>
  </w:num>
  <w:num w:numId="15" w16cid:durableId="1523782281">
    <w:abstractNumId w:val="14"/>
  </w:num>
  <w:num w:numId="16" w16cid:durableId="1971783855">
    <w:abstractNumId w:val="9"/>
  </w:num>
  <w:num w:numId="17" w16cid:durableId="1921673032">
    <w:abstractNumId w:val="34"/>
  </w:num>
  <w:num w:numId="18" w16cid:durableId="818957625">
    <w:abstractNumId w:val="35"/>
  </w:num>
  <w:num w:numId="19" w16cid:durableId="1730037615">
    <w:abstractNumId w:val="6"/>
  </w:num>
  <w:num w:numId="20" w16cid:durableId="911351569">
    <w:abstractNumId w:val="5"/>
  </w:num>
  <w:num w:numId="21" w16cid:durableId="152723214">
    <w:abstractNumId w:val="12"/>
  </w:num>
  <w:num w:numId="22" w16cid:durableId="563102162">
    <w:abstractNumId w:val="12"/>
    <w:lvlOverride w:ilvl="0">
      <w:startOverride w:val="1"/>
    </w:lvlOverride>
  </w:num>
  <w:num w:numId="23" w16cid:durableId="1647123797">
    <w:abstractNumId w:val="32"/>
  </w:num>
  <w:num w:numId="24" w16cid:durableId="907418054">
    <w:abstractNumId w:val="12"/>
    <w:lvlOverride w:ilvl="0">
      <w:startOverride w:val="1"/>
    </w:lvlOverride>
  </w:num>
  <w:num w:numId="25" w16cid:durableId="1752579377">
    <w:abstractNumId w:val="12"/>
    <w:lvlOverride w:ilvl="0">
      <w:startOverride w:val="1"/>
    </w:lvlOverride>
  </w:num>
  <w:num w:numId="26" w16cid:durableId="1104499681">
    <w:abstractNumId w:val="13"/>
  </w:num>
  <w:num w:numId="27" w16cid:durableId="425931761">
    <w:abstractNumId w:val="28"/>
  </w:num>
  <w:num w:numId="28" w16cid:durableId="22023329">
    <w:abstractNumId w:val="12"/>
    <w:lvlOverride w:ilvl="0">
      <w:startOverride w:val="1"/>
    </w:lvlOverride>
  </w:num>
  <w:num w:numId="29" w16cid:durableId="364525996">
    <w:abstractNumId w:val="30"/>
  </w:num>
  <w:num w:numId="30" w16cid:durableId="356195273">
    <w:abstractNumId w:val="12"/>
  </w:num>
  <w:num w:numId="31" w16cid:durableId="128935249">
    <w:abstractNumId w:val="12"/>
    <w:lvlOverride w:ilvl="0">
      <w:startOverride w:val="1"/>
    </w:lvlOverride>
  </w:num>
  <w:num w:numId="32" w16cid:durableId="1135836213">
    <w:abstractNumId w:val="12"/>
    <w:lvlOverride w:ilvl="0">
      <w:startOverride w:val="1"/>
    </w:lvlOverride>
  </w:num>
  <w:num w:numId="33" w16cid:durableId="189076427">
    <w:abstractNumId w:val="0"/>
  </w:num>
  <w:num w:numId="34" w16cid:durableId="1073815179">
    <w:abstractNumId w:val="15"/>
  </w:num>
  <w:num w:numId="35" w16cid:durableId="530609530">
    <w:abstractNumId w:val="21"/>
  </w:num>
  <w:num w:numId="36" w16cid:durableId="707295238">
    <w:abstractNumId w:val="33"/>
  </w:num>
  <w:num w:numId="37" w16cid:durableId="97217830">
    <w:abstractNumId w:val="29"/>
  </w:num>
  <w:num w:numId="38" w16cid:durableId="463012406">
    <w:abstractNumId w:val="24"/>
  </w:num>
  <w:num w:numId="39" w16cid:durableId="828060892">
    <w:abstractNumId w:val="11"/>
  </w:num>
  <w:num w:numId="40" w16cid:durableId="1367633969">
    <w:abstractNumId w:val="25"/>
  </w:num>
  <w:num w:numId="41" w16cid:durableId="131337511">
    <w:abstractNumId w:val="3"/>
  </w:num>
  <w:num w:numId="42" w16cid:durableId="1642735430">
    <w:abstractNumId w:val="27"/>
  </w:num>
  <w:num w:numId="43" w16cid:durableId="989212959">
    <w:abstractNumId w:val="16"/>
  </w:num>
  <w:num w:numId="44" w16cid:durableId="2098863197">
    <w:abstractNumId w:val="1"/>
  </w:num>
  <w:num w:numId="45" w16cid:durableId="9047292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F05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06F05"/>
    <w:rsid w:val="002D07A8"/>
    <w:rsid w:val="003405EA"/>
    <w:rsid w:val="00342E9E"/>
    <w:rsid w:val="003F7F14"/>
    <w:rsid w:val="00404B31"/>
    <w:rsid w:val="00474F67"/>
    <w:rsid w:val="004822B4"/>
    <w:rsid w:val="0048500D"/>
    <w:rsid w:val="00524E1B"/>
    <w:rsid w:val="005F2375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E45FE9"/>
    <w:rsid w:val="00F03E33"/>
    <w:rsid w:val="00F15749"/>
    <w:rsid w:val="00F31CD2"/>
    <w:rsid w:val="00F42A36"/>
    <w:rsid w:val="00F44AD9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6B3074"/>
  <w15:docId w15:val="{C3C2CC49-4612-427E-A830-6A5635C98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06F05"/>
    <w:pPr>
      <w:ind w:left="720"/>
      <w:contextualSpacing/>
    </w:pPr>
  </w:style>
  <w:style w:type="paragraph" w:styleId="Revision">
    <w:name w:val="Revision"/>
    <w:hidden/>
    <w:semiHidden/>
    <w:rsid w:val="00F44AD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4</TotalTime>
  <Pages>1</Pages>
  <Words>275</Words>
  <Characters>1414</Characters>
  <Application>Microsoft Office Word</Application>
  <DocSecurity>0</DocSecurity>
  <Lines>67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5</cp:revision>
  <cp:lastPrinted>2013-05-15T12:05:00Z</cp:lastPrinted>
  <dcterms:created xsi:type="dcterms:W3CDTF">2021-09-21T11:44:00Z</dcterms:created>
  <dcterms:modified xsi:type="dcterms:W3CDTF">2025-11-12T14:59:00Z</dcterms:modified>
</cp:coreProperties>
</file>